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24785" w14:textId="77777777" w:rsidR="00407604" w:rsidRDefault="00407604" w:rsidP="0040760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FERRANT</w:t>
      </w:r>
      <w:r>
        <w:rPr>
          <w:rFonts w:cs="Times New Roman"/>
          <w:szCs w:val="24"/>
        </w:rPr>
        <w:t xml:space="preserve">      (fl.1483)</w:t>
      </w:r>
    </w:p>
    <w:p w14:paraId="069EAA77" w14:textId="77777777" w:rsidR="00407604" w:rsidRDefault="00407604" w:rsidP="0040760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Monkleigh, Devon. Husbandman.</w:t>
      </w:r>
    </w:p>
    <w:p w14:paraId="0FFE45FD" w14:textId="77777777" w:rsidR="00407604" w:rsidRDefault="00407604" w:rsidP="00407604">
      <w:pPr>
        <w:pStyle w:val="NoSpacing"/>
        <w:jc w:val="both"/>
        <w:rPr>
          <w:rFonts w:cs="Times New Roman"/>
          <w:szCs w:val="24"/>
        </w:rPr>
      </w:pPr>
    </w:p>
    <w:p w14:paraId="28CFBB93" w14:textId="77777777" w:rsidR="00407604" w:rsidRDefault="00407604" w:rsidP="00407604">
      <w:pPr>
        <w:pStyle w:val="NoSpacing"/>
        <w:jc w:val="both"/>
        <w:rPr>
          <w:rFonts w:cs="Times New Roman"/>
          <w:szCs w:val="24"/>
        </w:rPr>
      </w:pPr>
    </w:p>
    <w:p w14:paraId="445BC6E0" w14:textId="77777777" w:rsidR="00407604" w:rsidRDefault="00407604" w:rsidP="0040760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Richard(q.v.) brought a plaint of debt against him, John atte </w:t>
      </w:r>
      <w:proofErr w:type="gramStart"/>
      <w:r>
        <w:rPr>
          <w:rFonts w:cs="Times New Roman"/>
          <w:szCs w:val="24"/>
        </w:rPr>
        <w:t>Fosse</w:t>
      </w:r>
      <w:proofErr w:type="gramEnd"/>
    </w:p>
    <w:p w14:paraId="0FE95C5D" w14:textId="77777777" w:rsidR="00407604" w:rsidRDefault="00407604" w:rsidP="0040760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Monkleigh(q.v.) and William Glade of Hemyock(q.v.).</w:t>
      </w:r>
    </w:p>
    <w:p w14:paraId="06891F39" w14:textId="77777777" w:rsidR="00407604" w:rsidRDefault="00407604" w:rsidP="0040760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57F9377" w14:textId="77777777" w:rsidR="00407604" w:rsidRDefault="00407604" w:rsidP="00407604">
      <w:pPr>
        <w:pStyle w:val="NoSpacing"/>
        <w:jc w:val="both"/>
        <w:rPr>
          <w:rFonts w:cs="Times New Roman"/>
          <w:szCs w:val="24"/>
        </w:rPr>
      </w:pPr>
    </w:p>
    <w:p w14:paraId="1A491A31" w14:textId="77777777" w:rsidR="00407604" w:rsidRDefault="00407604" w:rsidP="00407604">
      <w:pPr>
        <w:pStyle w:val="NoSpacing"/>
        <w:jc w:val="both"/>
        <w:rPr>
          <w:rFonts w:cs="Times New Roman"/>
          <w:szCs w:val="24"/>
        </w:rPr>
      </w:pPr>
    </w:p>
    <w:p w14:paraId="017E9B1A" w14:textId="77777777" w:rsidR="00407604" w:rsidRDefault="00407604" w:rsidP="0040760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15 October 2023</w:t>
      </w:r>
    </w:p>
    <w:p w14:paraId="0AC4A0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6FEF6" w14:textId="77777777" w:rsidR="00407604" w:rsidRDefault="00407604" w:rsidP="009139A6">
      <w:r>
        <w:separator/>
      </w:r>
    </w:p>
  </w:endnote>
  <w:endnote w:type="continuationSeparator" w:id="0">
    <w:p w14:paraId="72BBEC2E" w14:textId="77777777" w:rsidR="00407604" w:rsidRDefault="004076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4CB4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896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0E3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7846B" w14:textId="77777777" w:rsidR="00407604" w:rsidRDefault="00407604" w:rsidP="009139A6">
      <w:r>
        <w:separator/>
      </w:r>
    </w:p>
  </w:footnote>
  <w:footnote w:type="continuationSeparator" w:id="0">
    <w:p w14:paraId="602FC010" w14:textId="77777777" w:rsidR="00407604" w:rsidRDefault="004076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4F5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C2F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AA1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604"/>
    <w:rsid w:val="000666E0"/>
    <w:rsid w:val="002510B7"/>
    <w:rsid w:val="0040760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848D9"/>
  <w15:chartTrackingRefBased/>
  <w15:docId w15:val="{6CDAE4DE-81B9-42D5-ACAC-C470172E8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076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2023-12-12T07:54:00Z</dcterms:created>
  <dcterms:modified xsi:type="dcterms:W3CDTF">2023-12-12T07:56:00Z</dcterms:modified>
</cp:coreProperties>
</file>